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4F724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9F9EAEE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B697EA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EE8B68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and trampling underfoot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John</w:t>
      </w:r>
      <w:proofErr w:type="gramEnd"/>
    </w:p>
    <w:p w14:paraId="7066CC60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Wyeston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Ordsall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Nottinghamshire(q.v.).</w:t>
      </w:r>
    </w:p>
    <w:p w14:paraId="32BB7689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CBF42C1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70CFEA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E509C3" w14:textId="77777777" w:rsidR="00EC785D" w:rsidRDefault="00EC785D" w:rsidP="00EC78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2021</w:t>
      </w:r>
    </w:p>
    <w:p w14:paraId="1FB50E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F7B4" w14:textId="77777777" w:rsidR="00EC785D" w:rsidRDefault="00EC785D" w:rsidP="009139A6">
      <w:r>
        <w:separator/>
      </w:r>
    </w:p>
  </w:endnote>
  <w:endnote w:type="continuationSeparator" w:id="0">
    <w:p w14:paraId="064918C6" w14:textId="77777777" w:rsidR="00EC785D" w:rsidRDefault="00EC78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06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43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E7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7B5C" w14:textId="77777777" w:rsidR="00EC785D" w:rsidRDefault="00EC785D" w:rsidP="009139A6">
      <w:r>
        <w:separator/>
      </w:r>
    </w:p>
  </w:footnote>
  <w:footnote w:type="continuationSeparator" w:id="0">
    <w:p w14:paraId="6AECB77C" w14:textId="77777777" w:rsidR="00EC785D" w:rsidRDefault="00EC78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74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C4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90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5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785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59C8D"/>
  <w15:chartTrackingRefBased/>
  <w15:docId w15:val="{139012F8-F9AC-4E05-8282-E463975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78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2021-05-05T07:56:00Z</dcterms:created>
  <dcterms:modified xsi:type="dcterms:W3CDTF">2021-05-05T07:57:00Z</dcterms:modified>
</cp:coreProperties>
</file>